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7302F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7302F">
              <w:rPr>
                <w:b/>
                <w:sz w:val="26"/>
                <w:szCs w:val="26"/>
                <w:lang w:val="en-US"/>
              </w:rPr>
              <w:t>203C_086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7302F" w:rsidRDefault="008F4C3D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F7302F">
              <w:rPr>
                <w:b/>
                <w:sz w:val="26"/>
                <w:szCs w:val="26"/>
                <w:lang w:val="en-US"/>
              </w:rPr>
              <w:t>2116924</w:t>
            </w:r>
            <w:r w:rsidR="00C44B8B" w:rsidRPr="00F7302F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B3CAC" w:rsidRPr="003B3CAC">
        <w:rPr>
          <w:b/>
          <w:sz w:val="26"/>
          <w:szCs w:val="26"/>
        </w:rPr>
        <w:t>(</w:t>
      </w:r>
      <w:r w:rsidR="008F4C3D" w:rsidRPr="00812A35">
        <w:rPr>
          <w:b/>
          <w:sz w:val="26"/>
          <w:szCs w:val="26"/>
        </w:rPr>
        <w:t>Траверса ТМ69 27.0002-34</w:t>
      </w:r>
      <w:r w:rsidR="003B3CAC" w:rsidRPr="003B3CAC">
        <w:rPr>
          <w:b/>
          <w:sz w:val="26"/>
          <w:szCs w:val="26"/>
        </w:rPr>
        <w:t>)</w:t>
      </w:r>
      <w:r w:rsidR="00111B98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111B98">
        <w:rPr>
          <w:b/>
          <w:sz w:val="26"/>
          <w:szCs w:val="26"/>
          <w:u w:val="single"/>
        </w:rPr>
        <w:t>203</w:t>
      </w:r>
      <w:r w:rsidR="00F115B9" w:rsidRPr="00111B98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812A35">
        <w:rPr>
          <w:sz w:val="24"/>
          <w:szCs w:val="24"/>
        </w:rPr>
        <w:t xml:space="preserve"> </w:t>
      </w:r>
      <w:r w:rsidR="00812A35" w:rsidRPr="00812A35">
        <w:rPr>
          <w:sz w:val="24"/>
          <w:szCs w:val="24"/>
        </w:rPr>
        <w:t>Т</w:t>
      </w:r>
      <w:bookmarkStart w:id="1" w:name="Поле4"/>
      <w:r w:rsidR="008F4C3D" w:rsidRPr="00812A35">
        <w:rPr>
          <w:sz w:val="24"/>
          <w:szCs w:val="24"/>
        </w:rPr>
        <w:t>ипового проекта 27.0002-34</w:t>
      </w:r>
      <w:r w:rsidR="0073431B" w:rsidRPr="00812A35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11B98" w:rsidRDefault="00111B98" w:rsidP="00111B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111B98" w:rsidRDefault="00111B98" w:rsidP="00111B9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111B98" w:rsidRDefault="00111B98" w:rsidP="00111B9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111B98" w:rsidRDefault="00111B98" w:rsidP="00111B9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11B98" w:rsidRDefault="00111B98" w:rsidP="00111B9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11B98" w:rsidRDefault="00111B98" w:rsidP="00111B9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11B98" w:rsidRDefault="00111B98" w:rsidP="00111B9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11B98" w:rsidRDefault="00111B98" w:rsidP="00111B9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111B98" w:rsidRDefault="00111B98" w:rsidP="00111B9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111B98" w:rsidRDefault="00111B98" w:rsidP="00111B9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11B98" w:rsidRDefault="00111B98" w:rsidP="00111B9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111B98" w:rsidRDefault="00111B98" w:rsidP="00111B9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11B98" w:rsidRDefault="00111B98" w:rsidP="00111B98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11B98" w:rsidRDefault="00111B98" w:rsidP="00111B9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111B98" w:rsidRDefault="00111B98" w:rsidP="00111B9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812A35">
        <w:rPr>
          <w:sz w:val="24"/>
          <w:szCs w:val="24"/>
        </w:rPr>
        <w:t>Типового проекта 27.0002-34</w:t>
      </w:r>
      <w:r>
        <w:rPr>
          <w:sz w:val="26"/>
          <w:szCs w:val="26"/>
        </w:rPr>
        <w:t>;</w:t>
      </w:r>
    </w:p>
    <w:p w:rsidR="00111B98" w:rsidRDefault="00111B98" w:rsidP="00111B9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11B98" w:rsidRDefault="00111B98" w:rsidP="00111B9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111B98" w:rsidRDefault="00111B98" w:rsidP="00111B9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B98" w:rsidRDefault="00111B98" w:rsidP="00111B9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111B98" w:rsidRDefault="00111B98" w:rsidP="00111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11B98" w:rsidRDefault="00111B98" w:rsidP="00111B98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111B98" w:rsidRDefault="00111B98" w:rsidP="00111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111B98" w:rsidRDefault="00111B98" w:rsidP="00111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111B98" w:rsidRDefault="00111B98" w:rsidP="00111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11B98" w:rsidRDefault="00111B98" w:rsidP="00111B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111B98" w:rsidRDefault="00111B98" w:rsidP="00111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11B98" w:rsidRDefault="00111B98" w:rsidP="00111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11B98" w:rsidRDefault="00111B98" w:rsidP="00111B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11B98" w:rsidRDefault="00111B98" w:rsidP="00111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11B98" w:rsidRDefault="00111B98" w:rsidP="00111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11B98" w:rsidRDefault="00111B98" w:rsidP="00111B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11B98" w:rsidRDefault="00111B98" w:rsidP="00111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111B98" w:rsidRDefault="00111B98" w:rsidP="00111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111B98" w:rsidRDefault="00111B98" w:rsidP="00111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111B98" w:rsidRDefault="00111B98" w:rsidP="00111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11B98" w:rsidRDefault="00111B98" w:rsidP="00111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111B98" w:rsidRDefault="00111B98" w:rsidP="00111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111B98" w:rsidRDefault="00111B98" w:rsidP="00111B9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111B98" w:rsidRDefault="00111B98" w:rsidP="00111B9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11B98" w:rsidRDefault="00111B98" w:rsidP="00111B9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111B98" w:rsidRDefault="00111B98" w:rsidP="00111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111B98" w:rsidRDefault="00111B98" w:rsidP="00111B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1E8" w:rsidRDefault="00F671E8">
      <w:r>
        <w:separator/>
      </w:r>
    </w:p>
  </w:endnote>
  <w:endnote w:type="continuationSeparator" w:id="0">
    <w:p w:rsidR="00F671E8" w:rsidRDefault="00F6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1E8" w:rsidRDefault="00F671E8">
      <w:r>
        <w:separator/>
      </w:r>
    </w:p>
  </w:footnote>
  <w:footnote w:type="continuationSeparator" w:id="0">
    <w:p w:rsidR="00F671E8" w:rsidRDefault="00F67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92D09BB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C3D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7111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1B98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A27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CAC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3AA8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D8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0C2F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A35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C3D"/>
    <w:rsid w:val="008F5DD1"/>
    <w:rsid w:val="008F73A3"/>
    <w:rsid w:val="00900DB3"/>
    <w:rsid w:val="00900E6D"/>
    <w:rsid w:val="009011C0"/>
    <w:rsid w:val="00901AB4"/>
    <w:rsid w:val="00901C3B"/>
    <w:rsid w:val="00901EA0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0C81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6783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2F4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1E8"/>
    <w:rsid w:val="00F673A1"/>
    <w:rsid w:val="00F7015C"/>
    <w:rsid w:val="00F704D2"/>
    <w:rsid w:val="00F70F9B"/>
    <w:rsid w:val="00F7233D"/>
    <w:rsid w:val="00F725AC"/>
    <w:rsid w:val="00F7302F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D7CCEEC-56CD-4556-9FD6-5B50C672A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E27F2A-C76A-48FD-8823-00C8EB343419}"/>
</file>

<file path=customXml/itemProps2.xml><?xml version="1.0" encoding="utf-8"?>
<ds:datastoreItem xmlns:ds="http://schemas.openxmlformats.org/officeDocument/2006/customXml" ds:itemID="{1B8D61C8-2328-4B8C-B45A-53E2959AC546}"/>
</file>

<file path=customXml/itemProps3.xml><?xml version="1.0" encoding="utf-8"?>
<ds:datastoreItem xmlns:ds="http://schemas.openxmlformats.org/officeDocument/2006/customXml" ds:itemID="{9AF5E8CE-889E-4357-A15B-D3512CF4396F}"/>
</file>

<file path=customXml/itemProps4.xml><?xml version="1.0" encoding="utf-8"?>
<ds:datastoreItem xmlns:ds="http://schemas.openxmlformats.org/officeDocument/2006/customXml" ds:itemID="{394A12F9-A047-44EE-B0E1-0E6698870637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11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2015-04-28T07:44:00Z</dcterms:created>
  <dcterms:modified xsi:type="dcterms:W3CDTF">2015-09-28T16:15:00Z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